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C3407E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Цветочная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C3407E">
        <w:rPr>
          <w:i/>
          <w:iCs/>
        </w:rPr>
        <w:t>От 0+0 до 0+384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C3407E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0+117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07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3407E" w:rsidRDefault="00C3407E" w:rsidP="00C3407E">
            <w:pPr>
              <w:rPr>
                <w:rFonts w:ascii="Arial" w:hAnsi="Arial" w:cs="Arial"/>
                <w:b/>
                <w:szCs w:val="16"/>
              </w:rPr>
            </w:pPr>
            <w:r w:rsidRPr="00C3407E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C3407E" w:rsidP="00C3407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07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C3407E" w:rsidRDefault="00C3407E" w:rsidP="00C3407E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C3407E" w:rsidRDefault="00C3407E" w:rsidP="00C3407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Цветочная</w:t>
      </w:r>
    </w:p>
    <w:p w:rsidR="00C3407E" w:rsidRDefault="00C3407E" w:rsidP="00C3407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0+384</w:t>
      </w:r>
    </w:p>
    <w:p w:rsidR="00C3407E" w:rsidRDefault="00C3407E" w:rsidP="00C3407E">
      <w:pPr>
        <w:jc w:val="right"/>
        <w:rPr>
          <w:rFonts w:ascii="Arial" w:eastAsia="MS Mincho" w:hAnsi="Arial" w:cs="Arial"/>
          <w:b/>
          <w:bCs/>
          <w:szCs w:val="2"/>
        </w:rPr>
      </w:pPr>
      <w:r>
        <w:rPr>
          <w:rFonts w:ascii="Arial" w:eastAsia="MS Mincho" w:hAnsi="Arial" w:cs="Arial"/>
          <w:b/>
          <w:bCs/>
        </w:rPr>
        <w:t xml:space="preserve">                                                               </w:t>
      </w: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C3407E" w:rsidTr="00C3407E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407E" w:rsidTr="00C3407E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C3407E" w:rsidTr="00627064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C3407E" w:rsidTr="0062706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</w:tr>
      <w:tr w:rsidR="00C3407E" w:rsidTr="0062706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C3407E" w:rsidTr="0062706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C3407E" w:rsidTr="00627064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07E" w:rsidRDefault="00C3407E" w:rsidP="00627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Pr="00C3407E" w:rsidRDefault="001842E0">
      <w:pPr>
        <w:pStyle w:val="a3"/>
        <w:rPr>
          <w:rFonts w:eastAsia="MS Mincho"/>
        </w:rPr>
      </w:pPr>
    </w:p>
    <w:sectPr w:rsidR="001842E0" w:rsidRPr="00C3407E" w:rsidSect="00C3407E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B0D" w:rsidRDefault="008D2B0D" w:rsidP="00C3407E">
      <w:r>
        <w:separator/>
      </w:r>
    </w:p>
  </w:endnote>
  <w:endnote w:type="continuationSeparator" w:id="1">
    <w:p w:rsidR="008D2B0D" w:rsidRDefault="008D2B0D" w:rsidP="00C34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07E" w:rsidRDefault="00C3407E" w:rsidP="00C3407E">
    <w:pPr>
      <w:pStyle w:val="a8"/>
      <w:jc w:val="right"/>
    </w:pPr>
    <w:r>
      <w:t xml:space="preserve">         105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07E" w:rsidRDefault="00C3407E" w:rsidP="00C3407E">
    <w:pPr>
      <w:pStyle w:val="a8"/>
      <w:jc w:val="right"/>
    </w:pPr>
    <w:r>
      <w:t xml:space="preserve">         10 4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B0D" w:rsidRDefault="008D2B0D" w:rsidP="00C3407E">
      <w:r>
        <w:separator/>
      </w:r>
    </w:p>
  </w:footnote>
  <w:footnote w:type="continuationSeparator" w:id="1">
    <w:p w:rsidR="008D2B0D" w:rsidRDefault="008D2B0D" w:rsidP="00C340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07E"/>
    <w:rsid w:val="001842E0"/>
    <w:rsid w:val="00215347"/>
    <w:rsid w:val="008D2B0D"/>
    <w:rsid w:val="00C3407E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C3407E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C3407E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C340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407E"/>
    <w:rPr>
      <w:sz w:val="24"/>
      <w:szCs w:val="24"/>
    </w:rPr>
  </w:style>
  <w:style w:type="paragraph" w:styleId="a8">
    <w:name w:val="footer"/>
    <w:basedOn w:val="a"/>
    <w:link w:val="a9"/>
    <w:rsid w:val="00C340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340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2017-11-24T05:36:00Z</cp:lastPrinted>
  <dcterms:created xsi:type="dcterms:W3CDTF">2017-11-24T05:33:00Z</dcterms:created>
  <dcterms:modified xsi:type="dcterms:W3CDTF">2017-11-24T05:37:00Z</dcterms:modified>
</cp:coreProperties>
</file>